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88" w:rsidRPr="00550196" w:rsidRDefault="00D94488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Pr="005B6222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D94488" w:rsidRDefault="00D94488" w:rsidP="00AB74CA">
      <w:pPr>
        <w:pStyle w:val="Heading1"/>
      </w:pPr>
      <w:r>
        <w:t>КАГАРЛИЦЬКА  МІСЬКА  РАДА  VІІІ  СКЛИКАННЯ</w:t>
      </w:r>
    </w:p>
    <w:p w:rsidR="00D94488" w:rsidRDefault="00D94488" w:rsidP="00AB74C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D94488" w:rsidRDefault="00D94488" w:rsidP="00AB74C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D94488" w:rsidRDefault="00D94488" w:rsidP="00AB74CA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D94488" w:rsidRDefault="00D94488" w:rsidP="00641D76">
      <w:pP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</w:pPr>
    </w:p>
    <w:p w:rsidR="00D94488" w:rsidRPr="005638E0" w:rsidRDefault="00D94488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5638E0">
        <w:rPr>
          <w:rStyle w:val="Heading2Char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щодо </w:t>
      </w:r>
    </w:p>
    <w:p w:rsidR="00D94488" w:rsidRPr="005638E0" w:rsidRDefault="00D94488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5638E0">
        <w:rPr>
          <w:rStyle w:val="Heading2Char"/>
          <w:rFonts w:ascii="Times New Roman" w:hAnsi="Times New Roman"/>
          <w:color w:val="auto"/>
          <w:lang w:val="uk-UA"/>
        </w:rPr>
        <w:t xml:space="preserve">встановлення (відновлення) меж  земельної ділянки в натурі </w:t>
      </w:r>
      <w:r w:rsidRPr="005638E0">
        <w:rPr>
          <w:rStyle w:val="Heading2Char"/>
          <w:rFonts w:ascii="Times New Roman" w:hAnsi="Times New Roman"/>
          <w:color w:val="000000"/>
          <w:lang w:val="uk-UA"/>
        </w:rPr>
        <w:t>(на місцевості)</w:t>
      </w:r>
    </w:p>
    <w:p w:rsidR="00D94488" w:rsidRPr="005638E0" w:rsidRDefault="00D94488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5638E0">
        <w:rPr>
          <w:rStyle w:val="Heading2Char"/>
          <w:rFonts w:ascii="Times New Roman" w:hAnsi="Times New Roman"/>
          <w:color w:val="000000"/>
          <w:lang w:val="uk-UA"/>
        </w:rPr>
        <w:t>Мальцевій Іраїді Василівні в с. Шубівка, вул. Зарічна, 54</w:t>
      </w:r>
      <w:r w:rsidRPr="005638E0">
        <w:rPr>
          <w:rStyle w:val="Heading2Char"/>
          <w:rFonts w:ascii="Times New Roman" w:hAnsi="Times New Roman"/>
          <w:color w:val="auto"/>
          <w:lang w:val="uk-UA"/>
        </w:rPr>
        <w:t xml:space="preserve"> </w:t>
      </w:r>
      <w:r w:rsidRPr="005638E0">
        <w:rPr>
          <w:rStyle w:val="Heading2Char"/>
          <w:rFonts w:ascii="Times New Roman" w:hAnsi="Times New Roman"/>
          <w:color w:val="000000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D94488" w:rsidRPr="005638E0" w:rsidRDefault="00D94488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5638E0">
        <w:rPr>
          <w:rStyle w:val="Heading2Char"/>
          <w:rFonts w:ascii="Times New Roman" w:hAnsi="Times New Roman"/>
          <w:color w:val="000000"/>
          <w:lang w:val="uk-UA"/>
        </w:rPr>
        <w:t>і споруд (присадибна ділянка) (</w:t>
      </w:r>
      <w:smartTag w:uri="urn:schemas-microsoft-com:office:smarttags" w:element="metricconverter">
        <w:smartTagPr>
          <w:attr w:name="ProductID" w:val="0,2500 га"/>
        </w:smartTagPr>
        <w:r w:rsidRPr="005638E0">
          <w:rPr>
            <w:rStyle w:val="Heading2Char"/>
            <w:rFonts w:ascii="Times New Roman" w:hAnsi="Times New Roman"/>
            <w:color w:val="000000"/>
            <w:lang w:val="uk-UA"/>
          </w:rPr>
          <w:t>0,2500 га</w:t>
        </w:r>
      </w:smartTag>
      <w:r w:rsidRPr="005638E0">
        <w:rPr>
          <w:rStyle w:val="Heading2Char"/>
          <w:rFonts w:ascii="Times New Roman" w:hAnsi="Times New Roman"/>
          <w:color w:val="000000"/>
          <w:lang w:val="uk-UA"/>
        </w:rPr>
        <w:t>)</w:t>
      </w:r>
    </w:p>
    <w:p w:rsidR="00D94488" w:rsidRPr="001779CD" w:rsidRDefault="00D94488" w:rsidP="00AF13B0">
      <w:pPr>
        <w:ind w:firstLine="709"/>
        <w:jc w:val="center"/>
        <w:rPr>
          <w:lang w:val="uk-UA"/>
        </w:rPr>
      </w:pPr>
    </w:p>
    <w:p w:rsidR="00D94488" w:rsidRDefault="00D94488" w:rsidP="00820BAC">
      <w:pPr>
        <w:ind w:firstLine="708"/>
        <w:jc w:val="both"/>
        <w:rPr>
          <w:b/>
          <w:sz w:val="26"/>
          <w:szCs w:val="26"/>
          <w:lang w:val="uk-UA"/>
        </w:rPr>
      </w:pPr>
      <w:r w:rsidRPr="005638E0">
        <w:rPr>
          <w:color w:val="000000"/>
          <w:sz w:val="26"/>
          <w:szCs w:val="26"/>
          <w:lang w:val="uk-UA"/>
        </w:rPr>
        <w:t xml:space="preserve">Розглянувши заяву Мальцевої І.В. та матеріали технічної документації із землеустрою розробленої ФОП Івженко О.С.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Pr="005638E0">
        <w:rPr>
          <w:sz w:val="26"/>
          <w:szCs w:val="26"/>
          <w:lang w:val="uk-UA"/>
        </w:rPr>
        <w:t>в с. Шубівка</w:t>
      </w:r>
      <w:r w:rsidRPr="005638E0">
        <w:rPr>
          <w:color w:val="000000"/>
          <w:sz w:val="26"/>
          <w:szCs w:val="26"/>
          <w:lang w:val="uk-UA"/>
        </w:rPr>
        <w:t>, вул. Зарічна</w:t>
      </w:r>
      <w:r>
        <w:rPr>
          <w:color w:val="000000"/>
          <w:sz w:val="26"/>
          <w:szCs w:val="26"/>
          <w:lang w:val="uk-UA"/>
        </w:rPr>
        <w:t>,</w:t>
      </w:r>
      <w:r w:rsidRPr="005638E0">
        <w:rPr>
          <w:color w:val="000000"/>
          <w:sz w:val="26"/>
          <w:szCs w:val="26"/>
          <w:lang w:val="uk-UA"/>
        </w:rPr>
        <w:t xml:space="preserve"> 54</w:t>
      </w:r>
      <w:r w:rsidRPr="005638E0">
        <w:rPr>
          <w:sz w:val="26"/>
          <w:szCs w:val="26"/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>
        <w:rPr>
          <w:b/>
          <w:sz w:val="26"/>
          <w:szCs w:val="26"/>
          <w:lang w:val="uk-UA"/>
        </w:rPr>
        <w:t>сесія міської ради вирішила:</w:t>
      </w:r>
    </w:p>
    <w:p w:rsidR="00D94488" w:rsidRPr="001779CD" w:rsidRDefault="00D94488" w:rsidP="00820BAC">
      <w:pPr>
        <w:ind w:firstLine="708"/>
        <w:jc w:val="both"/>
        <w:rPr>
          <w:color w:val="000000"/>
          <w:lang w:val="uk-UA"/>
        </w:rPr>
      </w:pPr>
    </w:p>
    <w:p w:rsidR="00D94488" w:rsidRPr="005638E0" w:rsidRDefault="00D94488" w:rsidP="001779CD">
      <w:pPr>
        <w:jc w:val="both"/>
        <w:rPr>
          <w:sz w:val="26"/>
          <w:szCs w:val="26"/>
          <w:lang w:val="uk-UA"/>
        </w:rPr>
      </w:pPr>
      <w:r w:rsidRPr="005638E0">
        <w:rPr>
          <w:sz w:val="26"/>
          <w:szCs w:val="26"/>
          <w:lang w:val="uk-UA"/>
        </w:rPr>
        <w:t xml:space="preserve">            1. Затвердити Мальцевій Іраїді Василівні</w:t>
      </w:r>
      <w:r w:rsidRPr="005638E0">
        <w:rPr>
          <w:b/>
          <w:sz w:val="26"/>
          <w:szCs w:val="26"/>
          <w:lang w:val="uk-UA"/>
        </w:rPr>
        <w:t xml:space="preserve"> </w:t>
      </w:r>
      <w:r w:rsidRPr="005638E0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5638E0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в </w:t>
      </w:r>
      <w:r w:rsidRPr="005638E0">
        <w:rPr>
          <w:sz w:val="26"/>
          <w:szCs w:val="26"/>
          <w:lang w:val="uk-UA"/>
        </w:rPr>
        <w:t>с.Шубівка</w:t>
      </w:r>
      <w:r w:rsidRPr="005638E0">
        <w:rPr>
          <w:color w:val="000000"/>
          <w:sz w:val="26"/>
          <w:szCs w:val="26"/>
          <w:lang w:val="uk-UA"/>
        </w:rPr>
        <w:t>, вул. Зарічна, 54</w:t>
      </w:r>
      <w:r w:rsidRPr="005638E0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5638E0">
        <w:rPr>
          <w:rStyle w:val="Heading1Char"/>
          <w:b w:val="0"/>
          <w:color w:val="000000"/>
          <w:sz w:val="26"/>
          <w:szCs w:val="26"/>
          <w:lang w:val="uk-UA"/>
        </w:rPr>
        <w:t>загальною площею</w:t>
      </w:r>
      <w:r w:rsidRPr="005638E0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5638E0">
          <w:rPr>
            <w:color w:val="000000"/>
            <w:sz w:val="26"/>
            <w:szCs w:val="26"/>
            <w:lang w:val="uk-UA"/>
          </w:rPr>
          <w:t>0,2500 га</w:t>
        </w:r>
      </w:smartTag>
      <w:r w:rsidRPr="005638E0">
        <w:rPr>
          <w:sz w:val="26"/>
          <w:szCs w:val="26"/>
          <w:lang w:val="uk-UA"/>
        </w:rPr>
        <w:t xml:space="preserve"> (кадастровий номер </w:t>
      </w:r>
      <w:r w:rsidRPr="005638E0">
        <w:rPr>
          <w:color w:val="000000"/>
          <w:sz w:val="26"/>
          <w:szCs w:val="26"/>
          <w:lang w:val="uk-UA"/>
        </w:rPr>
        <w:t>3222289201:01:310:0027</w:t>
      </w:r>
      <w:r w:rsidRPr="005638E0">
        <w:rPr>
          <w:sz w:val="26"/>
          <w:szCs w:val="26"/>
          <w:lang w:val="uk-UA"/>
        </w:rPr>
        <w:t>).</w:t>
      </w:r>
    </w:p>
    <w:p w:rsidR="00D94488" w:rsidRPr="005638E0" w:rsidRDefault="00D94488" w:rsidP="00E95306">
      <w:pPr>
        <w:pStyle w:val="BodyText"/>
        <w:spacing w:after="0"/>
        <w:jc w:val="both"/>
        <w:rPr>
          <w:rStyle w:val="Heading2Char"/>
          <w:rFonts w:ascii="Times New Roman" w:hAnsi="Times New Roman"/>
          <w:b w:val="0"/>
          <w:color w:val="000000"/>
          <w:lang w:val="uk-UA"/>
        </w:rPr>
      </w:pPr>
      <w:r w:rsidRPr="005638E0">
        <w:rPr>
          <w:bCs/>
          <w:sz w:val="26"/>
          <w:szCs w:val="26"/>
          <w:lang w:val="uk-UA"/>
        </w:rPr>
        <w:t xml:space="preserve">            2. Передати </w:t>
      </w:r>
      <w:r w:rsidRPr="005638E0">
        <w:rPr>
          <w:sz w:val="26"/>
          <w:szCs w:val="26"/>
          <w:lang w:val="uk-UA"/>
        </w:rPr>
        <w:t>Мальцевій Іраїді Василівні</w:t>
      </w:r>
      <w:r w:rsidRPr="005638E0">
        <w:rPr>
          <w:b/>
          <w:sz w:val="26"/>
          <w:szCs w:val="26"/>
          <w:lang w:val="uk-UA"/>
        </w:rPr>
        <w:t xml:space="preserve"> </w:t>
      </w:r>
      <w:r w:rsidRPr="005638E0">
        <w:rPr>
          <w:sz w:val="26"/>
          <w:szCs w:val="26"/>
          <w:lang w:val="uk-UA"/>
        </w:rPr>
        <w:t xml:space="preserve">у </w:t>
      </w:r>
      <w:r w:rsidRPr="005638E0">
        <w:rPr>
          <w:bCs/>
          <w:sz w:val="26"/>
          <w:szCs w:val="26"/>
          <w:lang w:val="uk-UA"/>
        </w:rPr>
        <w:t xml:space="preserve">власність </w:t>
      </w:r>
      <w:r w:rsidRPr="005638E0">
        <w:rPr>
          <w:sz w:val="26"/>
          <w:szCs w:val="26"/>
          <w:lang w:val="uk-UA"/>
        </w:rPr>
        <w:t xml:space="preserve">з земель комунальної власності земельну ділянку загальною площею 0,2500га (кадастровий номер </w:t>
      </w:r>
      <w:r w:rsidRPr="005638E0">
        <w:rPr>
          <w:color w:val="000000"/>
          <w:sz w:val="26"/>
          <w:szCs w:val="26"/>
          <w:lang w:val="uk-UA"/>
        </w:rPr>
        <w:t>3222289201:01:310:0027</w:t>
      </w:r>
      <w:r w:rsidRPr="005638E0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Pr="005638E0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 </w:t>
      </w:r>
      <w:r w:rsidRPr="005638E0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в </w:t>
      </w:r>
      <w:r w:rsidRPr="005638E0">
        <w:rPr>
          <w:sz w:val="26"/>
          <w:szCs w:val="26"/>
          <w:lang w:val="uk-UA"/>
        </w:rPr>
        <w:t>с. Шубівка</w:t>
      </w:r>
      <w:r w:rsidRPr="005638E0">
        <w:rPr>
          <w:color w:val="000000"/>
          <w:sz w:val="26"/>
          <w:szCs w:val="26"/>
          <w:lang w:val="uk-UA"/>
        </w:rPr>
        <w:t>, вул. Зарічна, 54</w:t>
      </w:r>
      <w:r w:rsidRPr="005638E0">
        <w:rPr>
          <w:rStyle w:val="Heading2Char"/>
          <w:rFonts w:ascii="Times New Roman" w:hAnsi="Times New Roman"/>
          <w:b w:val="0"/>
          <w:color w:val="000000"/>
          <w:lang w:val="uk-UA"/>
        </w:rPr>
        <w:t>.</w:t>
      </w:r>
    </w:p>
    <w:p w:rsidR="00D94488" w:rsidRPr="005638E0" w:rsidRDefault="00D94488" w:rsidP="00E95306">
      <w:pPr>
        <w:pStyle w:val="BodyText"/>
        <w:spacing w:after="0"/>
        <w:jc w:val="both"/>
        <w:rPr>
          <w:sz w:val="26"/>
          <w:szCs w:val="26"/>
          <w:lang w:val="uk-UA"/>
        </w:rPr>
      </w:pPr>
      <w:r w:rsidRPr="005638E0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5638E0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94488" w:rsidRPr="005638E0" w:rsidRDefault="00D94488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5638E0">
        <w:rPr>
          <w:sz w:val="26"/>
          <w:szCs w:val="26"/>
          <w:lang w:val="uk-UA"/>
        </w:rPr>
        <w:t>4. Мальцевій Іраїді Василівні</w:t>
      </w:r>
      <w:r w:rsidRPr="005638E0">
        <w:rPr>
          <w:b/>
          <w:sz w:val="26"/>
          <w:szCs w:val="26"/>
          <w:lang w:val="uk-UA"/>
        </w:rPr>
        <w:t xml:space="preserve"> </w:t>
      </w:r>
      <w:r w:rsidRPr="005638E0">
        <w:rPr>
          <w:sz w:val="26"/>
          <w:szCs w:val="26"/>
          <w:lang w:val="uk-UA"/>
        </w:rPr>
        <w:t>забезпечити:</w:t>
      </w:r>
    </w:p>
    <w:p w:rsidR="00D94488" w:rsidRPr="005638E0" w:rsidRDefault="00D94488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5638E0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D94488" w:rsidRPr="005638E0" w:rsidRDefault="00D94488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5638E0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D94488" w:rsidRPr="005638E0" w:rsidRDefault="00D94488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5638E0">
        <w:rPr>
          <w:sz w:val="26"/>
          <w:szCs w:val="26"/>
          <w:lang w:val="uk-UA"/>
        </w:rPr>
        <w:t>4.3.</w:t>
      </w:r>
      <w:r w:rsidRPr="005638E0">
        <w:rPr>
          <w:sz w:val="26"/>
          <w:szCs w:val="26"/>
        </w:rPr>
        <w:t xml:space="preserve"> </w:t>
      </w:r>
      <w:r w:rsidRPr="005638E0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D94488" w:rsidRPr="005638E0" w:rsidRDefault="00D94488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5638E0">
        <w:rPr>
          <w:sz w:val="26"/>
          <w:szCs w:val="26"/>
          <w:lang w:val="uk-UA"/>
        </w:rPr>
        <w:t xml:space="preserve"> 5</w:t>
      </w:r>
      <w:r w:rsidRPr="005638E0">
        <w:rPr>
          <w:sz w:val="26"/>
          <w:szCs w:val="26"/>
        </w:rPr>
        <w:t xml:space="preserve">. Контроль за виконанням даного рішення покласти на постійну комісію </w:t>
      </w:r>
      <w:r w:rsidRPr="005638E0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D94488" w:rsidRDefault="00D94488" w:rsidP="00B93D74">
      <w:pPr>
        <w:tabs>
          <w:tab w:val="left" w:pos="9540"/>
        </w:tabs>
        <w:jc w:val="both"/>
        <w:rPr>
          <w:b/>
          <w:lang w:val="uk-UA"/>
        </w:rPr>
      </w:pPr>
    </w:p>
    <w:p w:rsidR="00D94488" w:rsidRDefault="00D94488" w:rsidP="00B93D74">
      <w:pPr>
        <w:tabs>
          <w:tab w:val="left" w:pos="9540"/>
        </w:tabs>
        <w:jc w:val="both"/>
        <w:rPr>
          <w:b/>
          <w:lang w:val="uk-UA"/>
        </w:rPr>
      </w:pPr>
    </w:p>
    <w:p w:rsidR="00D94488" w:rsidRDefault="00D94488" w:rsidP="001832F5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>Олександр ПАНЮТА</w:t>
      </w:r>
    </w:p>
    <w:p w:rsidR="00D94488" w:rsidRPr="005638E0" w:rsidRDefault="00D94488" w:rsidP="001832F5">
      <w:pPr>
        <w:tabs>
          <w:tab w:val="left" w:pos="9540"/>
        </w:tabs>
        <w:jc w:val="both"/>
        <w:rPr>
          <w:lang w:val="uk-UA"/>
        </w:rPr>
      </w:pPr>
    </w:p>
    <w:sectPr w:rsidR="00D94488" w:rsidRPr="005638E0" w:rsidSect="005638E0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6D5D"/>
    <w:rsid w:val="0002740F"/>
    <w:rsid w:val="00035590"/>
    <w:rsid w:val="0003789A"/>
    <w:rsid w:val="0004323C"/>
    <w:rsid w:val="00055F21"/>
    <w:rsid w:val="0005766E"/>
    <w:rsid w:val="000679E9"/>
    <w:rsid w:val="000766F4"/>
    <w:rsid w:val="0008438F"/>
    <w:rsid w:val="000A6FD6"/>
    <w:rsid w:val="000C43A2"/>
    <w:rsid w:val="000D15EA"/>
    <w:rsid w:val="000D4555"/>
    <w:rsid w:val="00105445"/>
    <w:rsid w:val="00120596"/>
    <w:rsid w:val="001255A6"/>
    <w:rsid w:val="00134070"/>
    <w:rsid w:val="001512B8"/>
    <w:rsid w:val="00156168"/>
    <w:rsid w:val="00160B51"/>
    <w:rsid w:val="001654BB"/>
    <w:rsid w:val="001779CD"/>
    <w:rsid w:val="001832F5"/>
    <w:rsid w:val="00183370"/>
    <w:rsid w:val="001A1191"/>
    <w:rsid w:val="001E0117"/>
    <w:rsid w:val="001E30CF"/>
    <w:rsid w:val="001E4CAE"/>
    <w:rsid w:val="001F5B3B"/>
    <w:rsid w:val="00200C3F"/>
    <w:rsid w:val="00205336"/>
    <w:rsid w:val="00221B70"/>
    <w:rsid w:val="002435C1"/>
    <w:rsid w:val="002811D8"/>
    <w:rsid w:val="00285E06"/>
    <w:rsid w:val="002973CE"/>
    <w:rsid w:val="002A2619"/>
    <w:rsid w:val="002A4142"/>
    <w:rsid w:val="002A6C3D"/>
    <w:rsid w:val="002B2051"/>
    <w:rsid w:val="002B3780"/>
    <w:rsid w:val="002B72EA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3C3AD9"/>
    <w:rsid w:val="00407CEF"/>
    <w:rsid w:val="00410989"/>
    <w:rsid w:val="00430EDA"/>
    <w:rsid w:val="00451B1B"/>
    <w:rsid w:val="0046574A"/>
    <w:rsid w:val="00470726"/>
    <w:rsid w:val="0047467B"/>
    <w:rsid w:val="00474700"/>
    <w:rsid w:val="004813C5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275F"/>
    <w:rsid w:val="004F3D05"/>
    <w:rsid w:val="0050270D"/>
    <w:rsid w:val="0051310D"/>
    <w:rsid w:val="00514845"/>
    <w:rsid w:val="00537040"/>
    <w:rsid w:val="00550196"/>
    <w:rsid w:val="00562322"/>
    <w:rsid w:val="00562658"/>
    <w:rsid w:val="005638E0"/>
    <w:rsid w:val="005778BB"/>
    <w:rsid w:val="00585381"/>
    <w:rsid w:val="0059721F"/>
    <w:rsid w:val="005B5591"/>
    <w:rsid w:val="005B6222"/>
    <w:rsid w:val="005C32F0"/>
    <w:rsid w:val="005C5044"/>
    <w:rsid w:val="005D783F"/>
    <w:rsid w:val="005E2ABC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415F2"/>
    <w:rsid w:val="00742C67"/>
    <w:rsid w:val="00757551"/>
    <w:rsid w:val="00757F01"/>
    <w:rsid w:val="0078214C"/>
    <w:rsid w:val="00784F60"/>
    <w:rsid w:val="00791734"/>
    <w:rsid w:val="007B2EFF"/>
    <w:rsid w:val="007C0FC2"/>
    <w:rsid w:val="007C3253"/>
    <w:rsid w:val="007E072C"/>
    <w:rsid w:val="008064EE"/>
    <w:rsid w:val="00812333"/>
    <w:rsid w:val="00813569"/>
    <w:rsid w:val="00820BAC"/>
    <w:rsid w:val="00835C6E"/>
    <w:rsid w:val="00850468"/>
    <w:rsid w:val="00860B2C"/>
    <w:rsid w:val="0087428C"/>
    <w:rsid w:val="00880DAA"/>
    <w:rsid w:val="00895DC1"/>
    <w:rsid w:val="008B08DF"/>
    <w:rsid w:val="008B47D8"/>
    <w:rsid w:val="008B6DF9"/>
    <w:rsid w:val="008D02DC"/>
    <w:rsid w:val="009009C0"/>
    <w:rsid w:val="009070FF"/>
    <w:rsid w:val="009240DD"/>
    <w:rsid w:val="0092745F"/>
    <w:rsid w:val="00932ADF"/>
    <w:rsid w:val="00950F91"/>
    <w:rsid w:val="00950F9F"/>
    <w:rsid w:val="00967CA0"/>
    <w:rsid w:val="00980FAE"/>
    <w:rsid w:val="00983F9D"/>
    <w:rsid w:val="009930B3"/>
    <w:rsid w:val="00993481"/>
    <w:rsid w:val="00995EBB"/>
    <w:rsid w:val="009B4D1D"/>
    <w:rsid w:val="009D01E8"/>
    <w:rsid w:val="009D24EC"/>
    <w:rsid w:val="009D4076"/>
    <w:rsid w:val="009D63A8"/>
    <w:rsid w:val="009E744F"/>
    <w:rsid w:val="009F1A3F"/>
    <w:rsid w:val="009F1EF0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B74CA"/>
    <w:rsid w:val="00AC085B"/>
    <w:rsid w:val="00AD5908"/>
    <w:rsid w:val="00AE1A00"/>
    <w:rsid w:val="00AF13B0"/>
    <w:rsid w:val="00AF3626"/>
    <w:rsid w:val="00AF3E75"/>
    <w:rsid w:val="00AF6071"/>
    <w:rsid w:val="00B00D15"/>
    <w:rsid w:val="00B0250C"/>
    <w:rsid w:val="00B1729D"/>
    <w:rsid w:val="00B3531E"/>
    <w:rsid w:val="00B379D3"/>
    <w:rsid w:val="00B42050"/>
    <w:rsid w:val="00B5269A"/>
    <w:rsid w:val="00B56037"/>
    <w:rsid w:val="00B70D6E"/>
    <w:rsid w:val="00B9367A"/>
    <w:rsid w:val="00B93D74"/>
    <w:rsid w:val="00BA2BBA"/>
    <w:rsid w:val="00BA3700"/>
    <w:rsid w:val="00BC3DE1"/>
    <w:rsid w:val="00BD0151"/>
    <w:rsid w:val="00BE2C50"/>
    <w:rsid w:val="00BE2E49"/>
    <w:rsid w:val="00BE65E8"/>
    <w:rsid w:val="00BF4608"/>
    <w:rsid w:val="00C020B5"/>
    <w:rsid w:val="00C0512B"/>
    <w:rsid w:val="00C15396"/>
    <w:rsid w:val="00C364D7"/>
    <w:rsid w:val="00C400D5"/>
    <w:rsid w:val="00C56634"/>
    <w:rsid w:val="00C62BB9"/>
    <w:rsid w:val="00C67053"/>
    <w:rsid w:val="00C71ABF"/>
    <w:rsid w:val="00C87BC4"/>
    <w:rsid w:val="00CA630A"/>
    <w:rsid w:val="00CD1318"/>
    <w:rsid w:val="00D0619D"/>
    <w:rsid w:val="00D0723A"/>
    <w:rsid w:val="00D308E4"/>
    <w:rsid w:val="00D604E8"/>
    <w:rsid w:val="00D61E0F"/>
    <w:rsid w:val="00D67C11"/>
    <w:rsid w:val="00D94488"/>
    <w:rsid w:val="00D96B8D"/>
    <w:rsid w:val="00DB6C1E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4CE2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59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398</Words>
  <Characters>2274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Пользователь Windows</cp:lastModifiedBy>
  <cp:revision>5</cp:revision>
  <cp:lastPrinted>2024-03-22T08:47:00Z</cp:lastPrinted>
  <dcterms:created xsi:type="dcterms:W3CDTF">2024-03-26T09:57:00Z</dcterms:created>
  <dcterms:modified xsi:type="dcterms:W3CDTF">2024-03-26T09:59:00Z</dcterms:modified>
</cp:coreProperties>
</file>